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13C" w:rsidRPr="00B1604C" w:rsidRDefault="00A1213C" w:rsidP="00A1213C">
      <w:pPr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PONUDNIK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</w:p>
    <w:permStart w:id="2057991292" w:edGrp="everyone"/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2057991292"/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1213C" w:rsidRDefault="00A1213C" w:rsidP="00A1213C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A1213C" w:rsidRPr="00B1604C" w:rsidRDefault="00A1213C" w:rsidP="00A1213C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NAKUP IN VZDRŽEVANJE ELEKTRONSKE PISARNIŠKE OPREME ZA OBDOBJE 4 LET ZA SKLOP </w:t>
      </w:r>
      <w:permStart w:id="1497313455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497313455"/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A1213C" w:rsidRPr="00B1604C" w:rsidTr="00923C76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1380388225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80388225"/>
          </w:p>
        </w:tc>
      </w:tr>
      <w:tr w:rsidR="00A1213C" w:rsidRPr="00B1604C" w:rsidTr="00923C76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1098990140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98990140"/>
          </w:p>
        </w:tc>
      </w:tr>
      <w:tr w:rsidR="00A1213C" w:rsidRPr="00B1604C" w:rsidTr="00923C76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Odgovorna/e oseba/e oziroma zakoniti zastopnik(i) (podpisnik(i) 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okvirnega sporazuma</w:t>
            </w: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)</w:t>
            </w:r>
          </w:p>
        </w:tc>
        <w:permStart w:id="1340809883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40809883"/>
          </w:p>
        </w:tc>
      </w:tr>
      <w:tr w:rsidR="00A1213C" w:rsidRPr="00B1604C" w:rsidTr="00923C7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251681513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51681513"/>
          </w:p>
        </w:tc>
      </w:tr>
      <w:tr w:rsidR="00A1213C" w:rsidRPr="00B1604C" w:rsidTr="00923C76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1950900022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50900022"/>
          </w:p>
        </w:tc>
      </w:tr>
      <w:tr w:rsidR="00A1213C" w:rsidRPr="00B1604C" w:rsidTr="00923C76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2131775202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131775202"/>
          </w:p>
        </w:tc>
      </w:tr>
      <w:tr w:rsidR="00A1213C" w:rsidRPr="00B1604C" w:rsidTr="00923C76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280253428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80253428"/>
          </w:p>
        </w:tc>
      </w:tr>
      <w:tr w:rsidR="00A1213C" w:rsidRPr="00B1604C" w:rsidTr="00923C76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1572170978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2170978"/>
          </w:p>
        </w:tc>
      </w:tr>
      <w:tr w:rsidR="00A1213C" w:rsidRPr="00B1604C" w:rsidTr="00923C76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1566064325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66064325"/>
          </w:p>
        </w:tc>
      </w:tr>
      <w:tr w:rsidR="00A1213C" w:rsidRPr="00B1604C" w:rsidTr="00923C76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1766739355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66739355"/>
          </w:p>
        </w:tc>
      </w:tr>
      <w:tr w:rsidR="00A1213C" w:rsidRPr="00B1604C" w:rsidTr="00923C7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1775842449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75842449"/>
          </w:p>
        </w:tc>
      </w:tr>
    </w:tbl>
    <w:p w:rsidR="00A1213C" w:rsidRPr="00B1604C" w:rsidRDefault="00A1213C" w:rsidP="00A1213C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A1213C" w:rsidRPr="00B1604C" w:rsidTr="00923C76">
        <w:tc>
          <w:tcPr>
            <w:tcW w:w="1668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A1213C" w:rsidRPr="00B1604C" w:rsidTr="00923C76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504838951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04838951"/>
          </w:p>
        </w:tc>
      </w:tr>
      <w:tr w:rsidR="00A1213C" w:rsidRPr="00B1604C" w:rsidTr="00923C76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674924116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74924116"/>
          </w:p>
        </w:tc>
      </w:tr>
      <w:tr w:rsidR="00A1213C" w:rsidRPr="00B1604C" w:rsidTr="00923C76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928282205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28282205"/>
          </w:p>
        </w:tc>
      </w:tr>
      <w:tr w:rsidR="00A1213C" w:rsidRPr="00B1604C" w:rsidTr="00923C76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660741619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60741619"/>
          </w:p>
        </w:tc>
      </w:tr>
    </w:tbl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A1213C" w:rsidRPr="00B1604C" w:rsidTr="00923C76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603265032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03265032"/>
          </w:p>
        </w:tc>
      </w:tr>
      <w:tr w:rsidR="00A1213C" w:rsidRPr="00B1604C" w:rsidTr="00923C76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843077661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43077661"/>
          </w:p>
        </w:tc>
      </w:tr>
      <w:tr w:rsidR="00A1213C" w:rsidRPr="00B1604C" w:rsidTr="00923C76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1900953636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00953636"/>
          </w:p>
        </w:tc>
      </w:tr>
      <w:tr w:rsidR="00A1213C" w:rsidRPr="00B1604C" w:rsidTr="00923C76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674238578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74238578"/>
          </w:p>
        </w:tc>
      </w:tr>
      <w:tr w:rsidR="00A1213C" w:rsidRPr="00B1604C" w:rsidTr="00923C76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687407674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7407674"/>
          </w:p>
        </w:tc>
      </w:tr>
      <w:tr w:rsidR="00A1213C" w:rsidRPr="00B1604C" w:rsidTr="00923C76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933894530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33894530"/>
          </w:p>
        </w:tc>
      </w:tr>
    </w:tbl>
    <w:p w:rsidR="00A1213C" w:rsidRPr="00B1604C" w:rsidRDefault="00A1213C" w:rsidP="00A1213C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A1213C" w:rsidRPr="00B1604C" w:rsidTr="00923C76">
        <w:tc>
          <w:tcPr>
            <w:tcW w:w="1614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A1213C" w:rsidRPr="00B1604C" w:rsidTr="00923C76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52582047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2582047"/>
          </w:p>
        </w:tc>
      </w:tr>
      <w:tr w:rsidR="00A1213C" w:rsidRPr="00B1604C" w:rsidTr="00923C76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903787272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03787272"/>
          </w:p>
        </w:tc>
      </w:tr>
      <w:tr w:rsidR="00A1213C" w:rsidRPr="00B1604C" w:rsidTr="00923C76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bookmarkStart w:id="0" w:name="_GoBack"/>
        <w:permStart w:id="342322500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bookmarkEnd w:id="0"/>
            <w:permEnd w:id="342322500"/>
          </w:p>
        </w:tc>
      </w:tr>
      <w:tr w:rsidR="00A1213C" w:rsidRPr="00B1604C" w:rsidTr="00923C76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511932935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11932935"/>
          </w:p>
        </w:tc>
      </w:tr>
    </w:tbl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A1213C" w:rsidRDefault="00A1213C" w:rsidP="00A1213C">
      <w:pPr>
        <w:ind w:left="5040" w:firstLine="720"/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A1213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B8" w:rsidRDefault="001D40B8" w:rsidP="00184F9B">
      <w:r>
        <w:separator/>
      </w:r>
    </w:p>
  </w:endnote>
  <w:endnote w:type="continuationSeparator" w:id="0">
    <w:p w:rsidR="001D40B8" w:rsidRDefault="001D40B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213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213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213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1213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B8" w:rsidRDefault="001D40B8" w:rsidP="00184F9B">
      <w:r>
        <w:separator/>
      </w:r>
    </w:p>
  </w:footnote>
  <w:footnote w:type="continuationSeparator" w:id="0">
    <w:p w:rsidR="001D40B8" w:rsidRDefault="001D40B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2s+X69kr1dbwxq3v2hkXeMiUrsTc0F3TDCWn1zBgF0/fq/m3kmJTF6Nn6RylHlkUp5EGlH6lFlhPYv9WNS+2Ww==" w:salt="QfAX6A35Zc6434MKTSmkO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0B8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267CB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35C85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2584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13C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267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2D762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EED9C-713F-46F5-B8E2-68C2345F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3</Pages>
  <Words>477</Words>
  <Characters>2720</Characters>
  <Application>Microsoft Office Word</Application>
  <DocSecurity>8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2018-06-08T13:21:00Z</dcterms:created>
  <dcterms:modified xsi:type="dcterms:W3CDTF">2018-06-08T13:21:00Z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